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Hertfordshire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Hertfordshire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Hertfordshire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Hertfordshire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Hertfordshire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Hertfordshire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52.4% </w:t>
      </w:r>
      <w:r w:rsidRPr="004747BF">
        <w:rPr>
          <w:rFonts w:ascii="Libre Franklin Light" w:eastAsia="Times New Roman" w:hAnsi="Libre Franklin Light" w:cs="Calibri Light"/>
        </w:rPr>
        <w:t xml:space="preserve">of those respondents classified as PGSI 8+ in East Hertfordshire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Hertfordshire is estimated to be </w:t>
      </w:r>
      <w:r w:rsidRPr="00773DF7">
        <w:rPr>
          <w:rFonts w:ascii="Libre Franklin Light" w:eastAsia="Times New Roman" w:hAnsi="Libre Franklin Light" w:cs="Calibri Light"/>
          <w:b/>
          <w:bCs/>
          <w:color w:val="C45911" w:themeColor="accent2" w:themeShade="BF"/>
        </w:rPr>
        <w:t xml:space="preserve">£2,185,336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Hertfordshire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Hertfordshire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Hertfordshire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Hertfordshire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Hert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Hertfordshire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Hert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Hertfordshire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Hertfordshire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Hert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Hertfordshire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Hertfordshire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Hertfordshire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Hertfordshire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Hertfordshire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Hertfordshire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£2,185,336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Hertfordshire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£35,596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£736,136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£52,734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£14,831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£27,191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£1,318,848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£2,185,336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Hertfordshire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Hertfordshire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Hertfordshire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Hertfordshire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Hertfordshire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Hertfordshire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Hertfordshire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Hertfordshire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Hertfordshire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Hertfordshire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Hertfordshire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Hertfordshire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6865A1E-99D2-46EA-8DD8-713E75160D1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